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40C4E" w14:textId="77777777" w:rsidR="007F6B31" w:rsidRDefault="007F6B31" w:rsidP="007F6B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BURTON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661908B7" w14:textId="083A49B1" w:rsidR="007F6B31" w:rsidRDefault="007F6B31" w:rsidP="007F6B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Nunburnholme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Nunnery.</w:t>
      </w:r>
    </w:p>
    <w:p w14:paraId="69704266" w14:textId="77777777" w:rsidR="007F6B31" w:rsidRDefault="007F6B31" w:rsidP="007F6B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B02ECE" w14:textId="77777777" w:rsidR="007F6B31" w:rsidRDefault="007F6B31" w:rsidP="007F6B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004FF5" w14:textId="77777777" w:rsidR="007F6B31" w:rsidRDefault="007F6B31" w:rsidP="007F6B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Apr.1484</w:t>
      </w:r>
      <w:r>
        <w:rPr>
          <w:rFonts w:ascii="Times New Roman" w:hAnsi="Times New Roman" w:cs="Times New Roman"/>
          <w:sz w:val="24"/>
          <w:szCs w:val="24"/>
        </w:rPr>
        <w:tab/>
        <w:t>He was ordained subdeacon at the altar of the Blessed Virgin Mary in York</w:t>
      </w:r>
    </w:p>
    <w:p w14:paraId="0308298C" w14:textId="77777777" w:rsidR="007F6B31" w:rsidRDefault="007F6B31" w:rsidP="007F6B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Minster by William Egremont, Bishop of Dromore(q.v.).</w:t>
      </w:r>
    </w:p>
    <w:p w14:paraId="6B2E9488" w14:textId="77777777" w:rsidR="007F6B31" w:rsidRDefault="007F6B31" w:rsidP="007F6B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.96)</w:t>
      </w:r>
    </w:p>
    <w:p w14:paraId="750519D8" w14:textId="77777777" w:rsidR="007F6B31" w:rsidRDefault="007F6B31" w:rsidP="007F6B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BD6EB9" w14:textId="77777777" w:rsidR="007F6B31" w:rsidRDefault="007F6B31" w:rsidP="007F6B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4DA7C5" w14:textId="77777777" w:rsidR="007F6B31" w:rsidRPr="003572CF" w:rsidRDefault="007F6B31" w:rsidP="007F6B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March 2021</w:t>
      </w:r>
    </w:p>
    <w:p w14:paraId="4A140567" w14:textId="1B29EE03" w:rsidR="00BA00AB" w:rsidRPr="007F6B3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7F6B3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3128D5" w14:textId="77777777" w:rsidR="007F6B31" w:rsidRDefault="007F6B31" w:rsidP="009139A6">
      <w:r>
        <w:separator/>
      </w:r>
    </w:p>
  </w:endnote>
  <w:endnote w:type="continuationSeparator" w:id="0">
    <w:p w14:paraId="11F8F506" w14:textId="77777777" w:rsidR="007F6B31" w:rsidRDefault="007F6B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71908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30D49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BB13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2020D9" w14:textId="77777777" w:rsidR="007F6B31" w:rsidRDefault="007F6B31" w:rsidP="009139A6">
      <w:r>
        <w:separator/>
      </w:r>
    </w:p>
  </w:footnote>
  <w:footnote w:type="continuationSeparator" w:id="0">
    <w:p w14:paraId="10DE4B3A" w14:textId="77777777" w:rsidR="007F6B31" w:rsidRDefault="007F6B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6D767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4B1A0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2F9D1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B31"/>
    <w:rsid w:val="000666E0"/>
    <w:rsid w:val="002510B7"/>
    <w:rsid w:val="005C130B"/>
    <w:rsid w:val="007F6B31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D8152"/>
  <w15:chartTrackingRefBased/>
  <w15:docId w15:val="{0B9D297C-3089-4C9A-8E2D-82568B22B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2021-03-13T19:36:00Z</dcterms:created>
  <dcterms:modified xsi:type="dcterms:W3CDTF">2021-03-13T19:39:00Z</dcterms:modified>
</cp:coreProperties>
</file>